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272" w:rsidRDefault="00EC2272" w:rsidP="00EC2272">
      <w:pPr>
        <w:ind w:left="9214"/>
        <w:rPr>
          <w:rFonts w:ascii="Times New Roman" w:hAnsi="Times New Roman" w:cs="Times New Roman"/>
          <w:bCs/>
          <w:lang w:val="uk-UA"/>
        </w:rPr>
      </w:pPr>
    </w:p>
    <w:p w:rsidR="00EC2272" w:rsidRDefault="00EC2272" w:rsidP="00EC2272">
      <w:pPr>
        <w:ind w:left="9214"/>
        <w:rPr>
          <w:rFonts w:ascii="Times New Roman" w:hAnsi="Times New Roman" w:cs="Times New Roman"/>
          <w:bCs/>
          <w:lang w:val="uk-UA"/>
        </w:rPr>
      </w:pPr>
      <w:r w:rsidRPr="00EC2272">
        <w:rPr>
          <w:rFonts w:ascii="Times New Roman" w:hAnsi="Times New Roman" w:cs="Times New Roman"/>
          <w:bCs/>
          <w:lang w:val="uk-UA"/>
        </w:rPr>
        <w:t>Додаток</w:t>
      </w:r>
    </w:p>
    <w:p w:rsidR="00EC2272" w:rsidRDefault="00EC2272" w:rsidP="00EC2272">
      <w:pPr>
        <w:ind w:left="9214"/>
        <w:rPr>
          <w:rFonts w:ascii="Times New Roman" w:hAnsi="Times New Roman" w:cs="Times New Roman"/>
          <w:bCs/>
          <w:lang w:val="uk-UA"/>
        </w:rPr>
      </w:pPr>
      <w:r w:rsidRPr="00EC2272">
        <w:rPr>
          <w:rFonts w:ascii="Times New Roman" w:hAnsi="Times New Roman" w:cs="Times New Roman"/>
          <w:bCs/>
          <w:lang w:val="uk-UA"/>
        </w:rPr>
        <w:t xml:space="preserve"> до рішення третьої позачергової сесії Київської районної</w:t>
      </w:r>
      <w:r>
        <w:rPr>
          <w:rFonts w:ascii="Times New Roman" w:hAnsi="Times New Roman" w:cs="Times New Roman"/>
          <w:bCs/>
          <w:lang w:val="uk-UA"/>
        </w:rPr>
        <w:t xml:space="preserve"> </w:t>
      </w:r>
      <w:r w:rsidRPr="00EC2272">
        <w:rPr>
          <w:rFonts w:ascii="Times New Roman" w:hAnsi="Times New Roman" w:cs="Times New Roman"/>
          <w:bCs/>
          <w:lang w:val="uk-UA"/>
        </w:rPr>
        <w:t xml:space="preserve"> в </w:t>
      </w:r>
      <w:proofErr w:type="spellStart"/>
      <w:r w:rsidRPr="00EC2272">
        <w:rPr>
          <w:rFonts w:ascii="Times New Roman" w:hAnsi="Times New Roman" w:cs="Times New Roman"/>
          <w:bCs/>
          <w:lang w:val="uk-UA"/>
        </w:rPr>
        <w:t>м.Полтаві</w:t>
      </w:r>
      <w:proofErr w:type="spellEnd"/>
      <w:r w:rsidRPr="00EC2272">
        <w:rPr>
          <w:rFonts w:ascii="Times New Roman" w:hAnsi="Times New Roman" w:cs="Times New Roman"/>
          <w:bCs/>
          <w:lang w:val="uk-UA"/>
        </w:rPr>
        <w:t xml:space="preserve"> ради</w:t>
      </w:r>
    </w:p>
    <w:p w:rsidR="00EC2272" w:rsidRDefault="00EC2272" w:rsidP="00EC2272">
      <w:pPr>
        <w:ind w:left="9214"/>
        <w:rPr>
          <w:rFonts w:ascii="Times New Roman" w:hAnsi="Times New Roman" w:cs="Times New Roman"/>
          <w:bCs/>
          <w:lang w:val="uk-UA"/>
        </w:rPr>
      </w:pPr>
      <w:r w:rsidRPr="00EC2272">
        <w:rPr>
          <w:rFonts w:ascii="Times New Roman" w:hAnsi="Times New Roman" w:cs="Times New Roman"/>
          <w:bCs/>
          <w:lang w:val="uk-UA"/>
        </w:rPr>
        <w:t xml:space="preserve">восьмого скликання </w:t>
      </w:r>
    </w:p>
    <w:p w:rsidR="00EC2272" w:rsidRPr="006E086F" w:rsidRDefault="00C25EDA" w:rsidP="00EC2272">
      <w:pPr>
        <w:ind w:left="9214"/>
        <w:rPr>
          <w:rFonts w:ascii="Times New Roman" w:hAnsi="Times New Roman" w:cs="Times New Roman"/>
          <w:bCs/>
          <w:lang w:val="uk-UA"/>
        </w:rPr>
      </w:pPr>
      <w:r w:rsidRPr="006E086F">
        <w:rPr>
          <w:rFonts w:ascii="Times New Roman" w:hAnsi="Times New Roman" w:cs="Times New Roman"/>
          <w:bCs/>
          <w:lang w:val="uk-UA"/>
        </w:rPr>
        <w:t xml:space="preserve">від </w:t>
      </w:r>
      <w:r w:rsidR="006E086F" w:rsidRPr="006E086F">
        <w:rPr>
          <w:rFonts w:ascii="Times New Roman" w:hAnsi="Times New Roman" w:cs="Times New Roman"/>
          <w:bCs/>
          <w:lang w:val="uk-UA"/>
        </w:rPr>
        <w:t xml:space="preserve">8 </w:t>
      </w:r>
      <w:r w:rsidRPr="006E086F">
        <w:rPr>
          <w:rFonts w:ascii="Times New Roman" w:hAnsi="Times New Roman" w:cs="Times New Roman"/>
          <w:bCs/>
          <w:lang w:val="uk-UA"/>
        </w:rPr>
        <w:t xml:space="preserve">квітня </w:t>
      </w:r>
      <w:r w:rsidR="00EC2272" w:rsidRPr="006E086F">
        <w:rPr>
          <w:rFonts w:ascii="Times New Roman" w:hAnsi="Times New Roman" w:cs="Times New Roman"/>
          <w:bCs/>
          <w:lang w:val="uk-UA"/>
        </w:rPr>
        <w:t xml:space="preserve"> 2021 року</w:t>
      </w:r>
    </w:p>
    <w:p w:rsidR="00B656C6" w:rsidRPr="006E086F" w:rsidRDefault="002D14E7">
      <w:pPr>
        <w:jc w:val="center"/>
        <w:rPr>
          <w:rFonts w:hint="eastAsia"/>
          <w:lang w:val="uk-UA"/>
        </w:rPr>
      </w:pPr>
      <w:r w:rsidRPr="006E086F">
        <w:rPr>
          <w:b/>
          <w:bCs/>
          <w:sz w:val="28"/>
          <w:szCs w:val="28"/>
          <w:lang w:val="uk-UA"/>
        </w:rPr>
        <w:t xml:space="preserve"> </w:t>
      </w:r>
    </w:p>
    <w:tbl>
      <w:tblPr>
        <w:tblW w:w="1403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9780"/>
        <w:gridCol w:w="3261"/>
      </w:tblGrid>
      <w:tr w:rsidR="00EC2272" w:rsidRPr="006E086F" w:rsidTr="00EC2272">
        <w:tc>
          <w:tcPr>
            <w:tcW w:w="993" w:type="dxa"/>
            <w:shd w:val="clear" w:color="auto" w:fill="auto"/>
          </w:tcPr>
          <w:p w:rsidR="00EC2272" w:rsidRPr="006E086F" w:rsidRDefault="00EC2272">
            <w:pPr>
              <w:pStyle w:val="a8"/>
              <w:jc w:val="center"/>
              <w:rPr>
                <w:rFonts w:hint="eastAsia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№ Округу</w:t>
            </w:r>
          </w:p>
        </w:tc>
        <w:tc>
          <w:tcPr>
            <w:tcW w:w="9780" w:type="dxa"/>
            <w:shd w:val="clear" w:color="auto" w:fill="auto"/>
          </w:tcPr>
          <w:p w:rsidR="00EC2272" w:rsidRPr="006E086F" w:rsidRDefault="00EC2272" w:rsidP="00EC2272">
            <w:pPr>
              <w:pStyle w:val="a8"/>
              <w:jc w:val="center"/>
              <w:rPr>
                <w:rFonts w:hint="eastAsia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Опис меж</w:t>
            </w:r>
          </w:p>
        </w:tc>
        <w:tc>
          <w:tcPr>
            <w:tcW w:w="3261" w:type="dxa"/>
          </w:tcPr>
          <w:p w:rsidR="00EC2272" w:rsidRPr="006E086F" w:rsidRDefault="00EC2272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ПІБ Депутата</w:t>
            </w:r>
          </w:p>
        </w:tc>
      </w:tr>
      <w:tr w:rsidR="00EC2272" w:rsidRPr="00203F41" w:rsidTr="00EC2272">
        <w:tc>
          <w:tcPr>
            <w:tcW w:w="993" w:type="dxa"/>
            <w:shd w:val="clear" w:color="auto" w:fill="auto"/>
          </w:tcPr>
          <w:p w:rsidR="00EC2272" w:rsidRPr="006E086F" w:rsidRDefault="00EC2272">
            <w:pPr>
              <w:pStyle w:val="a8"/>
              <w:jc w:val="center"/>
              <w:rPr>
                <w:rFonts w:hint="eastAsia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780" w:type="dxa"/>
            <w:shd w:val="clear" w:color="auto" w:fill="auto"/>
          </w:tcPr>
          <w:p w:rsidR="00EC2272" w:rsidRPr="006E086F" w:rsidRDefault="00EC2272" w:rsidP="009E0AD3">
            <w:pPr>
              <w:pStyle w:val="a8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вул.Автоагрегатчиків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вул.Аеродромна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вул.Аеронавтів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вул.Академіка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Квасницького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вул.Барикадна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вул.Бородая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вул.Василя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Барки,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вул.Велика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вул.Визволення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вул.Винахідницька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вул.Вільямса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вул.Волонтерська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вул.Гадяцька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вул.Гастелло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вул.Гвардійська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вул.Гетьмана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Івана Виговського,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вул.Глібова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вул.Горова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вул.Грушева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вул.Декабристів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вул.Демократична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вул.Дендропаркова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вул.Диканська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вул.Динамівська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вул.Докучаєва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вул.Донченка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вул.Дружби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вул.Дунаєвського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вул.Ентузіастів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вул.Желябова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вул.Жуківська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вул.Журавлина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вул.Залізняка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вул.Зернова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вул.Зіньківська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вул.Івончанська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вул.Індустріальна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вул.Катерини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Білокур,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вул.Квітуча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вул.Клінкерна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вул.Клубнична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вул.Кобзарська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вул.Колоскова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вул.Котелевська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вул.Кругова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вул.Курганна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вул.Магістральна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вул.Малиновського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вул.Медична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вул.Михайла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Гаврилка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вул.Молодіжна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вул.Молодогвардійська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вул.Нагірна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вул.Новозіньківська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вул.Олександра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Білаша,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вул.Ольхова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вул.Опитна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1–62;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вул.Павлова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вул.Партизанська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вул.Петра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Дорошенка: 4, 6, 8, 10, 16–20, 24, 26, 28, 30, 32–44/2, 46;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вул.Пирятинська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вул.Пілотська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вул.Пригородня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вул.Ракова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вул.Революції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Гідності,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вул.Редутна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вул.Рибчанська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вул.Росяна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вул.Самійла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Величка,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вул.Саші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Путрі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вул.Селянська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вул.Січових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Стрільців,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вул.Скіфська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вул.Сорочинська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вул.Спартака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вул.Стасівська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вул.Степака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вул.Стрілочна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вул.Тахтаулівська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вул.Тікунова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вул.Турбінна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вул.Тургенєва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вул.Федора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Жученка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вул.Фестивальна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вул.Челябінська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вул.Чернігівська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вул.Чехова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вул.Чиста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вул.Чистопрудна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вул.Шведська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1, 3, 5–5А, 7–7А, 9–11, 13, 15, 17–17А, 19, 21, 23–114;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вул.Шведська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Могила,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вул.Шведська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86,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вул.Шведська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88,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вул.Юнацька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вул.Яківчанська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вул.Янтарна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вул.1-ша Черепична, вул.2-га Черепична, вул.9-го Січня,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пл.Павленківська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1–14;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пров.Агрономічний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пров.Барвінківський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пров.Бастіонний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пров.Бестужева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пров.Біологічний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пров.Бузковий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пров.Виборгський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пров.Вишневий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пров.Вільний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пров.Віри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Жук,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пров.Ганни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Старицької,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пров.Гвардійський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пров.Глінки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пров.Грунтовий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пров.Декоративний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пров.Диканський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пров.Журавлиний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пров.Закритий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пров.Заячий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пров.Корзуна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пров.Лінійний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пров.Максима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Рильського,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пров.Мальовничий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пров.Металозаводський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пров.Метеорологічний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пров.Миргородський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пров.Муравйова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пров.Новозіньківський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пров.Окопний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пров.Опішнянський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пров.Памірський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пров.Підлісний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пров.Прияружний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пров.Прямокутний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пров.Рилєєва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пров.Родини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Русових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пров.Серпанковий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пров.Силікатний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пров.Скліфасовського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пров.Сумський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пров.Тесленка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пров.Травневий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пров.Челябінський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пров.Черемховий</w:t>
            </w:r>
            <w:proofErr w:type="spellEnd"/>
          </w:p>
        </w:tc>
        <w:tc>
          <w:tcPr>
            <w:tcW w:w="3261" w:type="dxa"/>
          </w:tcPr>
          <w:p w:rsidR="00A5182F" w:rsidRPr="006E086F" w:rsidRDefault="00A5182F" w:rsidP="009E0AD3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086F">
              <w:rPr>
                <w:rFonts w:ascii="Times New Roman" w:hAnsi="Times New Roman"/>
                <w:sz w:val="28"/>
                <w:szCs w:val="28"/>
                <w:lang w:val="uk-UA"/>
              </w:rPr>
              <w:t>Горбань Л.О.</w:t>
            </w:r>
          </w:p>
          <w:p w:rsidR="00EC2272" w:rsidRPr="006E086F" w:rsidRDefault="00A5182F" w:rsidP="009E0AD3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E086F">
              <w:rPr>
                <w:rFonts w:ascii="Times New Roman" w:hAnsi="Times New Roman"/>
                <w:sz w:val="28"/>
                <w:szCs w:val="28"/>
                <w:lang w:val="uk-UA"/>
              </w:rPr>
              <w:t>Друзда</w:t>
            </w:r>
            <w:proofErr w:type="spellEnd"/>
            <w:r w:rsidRPr="006E08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Д.Є.</w:t>
            </w:r>
          </w:p>
          <w:p w:rsidR="00A5182F" w:rsidRPr="006E086F" w:rsidRDefault="00A5182F" w:rsidP="009E0AD3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086F">
              <w:rPr>
                <w:rFonts w:ascii="Times New Roman" w:hAnsi="Times New Roman"/>
                <w:sz w:val="28"/>
                <w:szCs w:val="28"/>
                <w:lang w:val="uk-UA"/>
              </w:rPr>
              <w:t>Гусенкова О.В.</w:t>
            </w:r>
          </w:p>
          <w:p w:rsidR="00A5182F" w:rsidRPr="006E086F" w:rsidRDefault="00A5182F" w:rsidP="009E0AD3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086F">
              <w:rPr>
                <w:rFonts w:ascii="Times New Roman" w:hAnsi="Times New Roman"/>
                <w:sz w:val="28"/>
                <w:szCs w:val="28"/>
                <w:lang w:val="uk-UA"/>
              </w:rPr>
              <w:t>Дудко С.Г.</w:t>
            </w:r>
          </w:p>
          <w:p w:rsidR="00A5182F" w:rsidRPr="006E086F" w:rsidRDefault="00A5182F" w:rsidP="009E0AD3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086F">
              <w:rPr>
                <w:rFonts w:ascii="Times New Roman" w:hAnsi="Times New Roman"/>
                <w:sz w:val="28"/>
                <w:szCs w:val="28"/>
                <w:lang w:val="uk-UA"/>
              </w:rPr>
              <w:t>Капустянський М.В.</w:t>
            </w:r>
          </w:p>
          <w:p w:rsidR="00A5182F" w:rsidRPr="006E086F" w:rsidRDefault="00A5182F" w:rsidP="009E0AD3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086F">
              <w:rPr>
                <w:rFonts w:ascii="Times New Roman" w:hAnsi="Times New Roman"/>
                <w:sz w:val="28"/>
                <w:szCs w:val="28"/>
                <w:lang w:val="uk-UA"/>
              </w:rPr>
              <w:t>Кузьменко О.М.</w:t>
            </w:r>
          </w:p>
          <w:p w:rsidR="00A5182F" w:rsidRPr="006E086F" w:rsidRDefault="00A5182F" w:rsidP="009E0AD3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086F">
              <w:rPr>
                <w:rFonts w:ascii="Times New Roman" w:hAnsi="Times New Roman"/>
                <w:sz w:val="28"/>
                <w:szCs w:val="28"/>
                <w:lang w:val="uk-UA"/>
              </w:rPr>
              <w:t>Назарчук Т.Д.</w:t>
            </w:r>
          </w:p>
          <w:p w:rsidR="00A5182F" w:rsidRPr="006E086F" w:rsidRDefault="00A5182F" w:rsidP="009E0AD3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086F">
              <w:rPr>
                <w:rFonts w:ascii="Times New Roman" w:hAnsi="Times New Roman"/>
                <w:sz w:val="28"/>
                <w:szCs w:val="28"/>
                <w:lang w:val="uk-UA"/>
              </w:rPr>
              <w:t>Онопрієнко Ю.Ю.</w:t>
            </w:r>
          </w:p>
          <w:p w:rsidR="00A5182F" w:rsidRPr="006E086F" w:rsidRDefault="00A5182F" w:rsidP="009E0AD3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086F">
              <w:rPr>
                <w:rFonts w:ascii="Times New Roman" w:hAnsi="Times New Roman"/>
                <w:sz w:val="28"/>
                <w:szCs w:val="28"/>
                <w:lang w:val="uk-UA"/>
              </w:rPr>
              <w:t>Старіков А.В</w:t>
            </w:r>
          </w:p>
          <w:p w:rsidR="00A5182F" w:rsidRPr="006E086F" w:rsidRDefault="00A5182F" w:rsidP="009E0AD3">
            <w:pPr>
              <w:pStyle w:val="a8"/>
              <w:jc w:val="center"/>
              <w:rPr>
                <w:rFonts w:ascii="Times New Roman" w:hAnsi="Times New Roman"/>
                <w:lang w:val="uk-UA"/>
              </w:rPr>
            </w:pPr>
            <w:r w:rsidRPr="006E086F">
              <w:rPr>
                <w:rFonts w:ascii="Times New Roman" w:hAnsi="Times New Roman"/>
                <w:sz w:val="28"/>
                <w:szCs w:val="28"/>
                <w:lang w:val="uk-UA"/>
              </w:rPr>
              <w:t>Харитоненко М.Я.</w:t>
            </w:r>
          </w:p>
        </w:tc>
      </w:tr>
      <w:tr w:rsidR="00EC2272" w:rsidRPr="006E086F" w:rsidTr="00EC2272">
        <w:tc>
          <w:tcPr>
            <w:tcW w:w="993" w:type="dxa"/>
            <w:shd w:val="clear" w:color="auto" w:fill="auto"/>
          </w:tcPr>
          <w:p w:rsidR="00EC2272" w:rsidRPr="006E086F" w:rsidRDefault="00EC2272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</w:p>
          <w:p w:rsidR="00EC2272" w:rsidRPr="006E086F" w:rsidRDefault="00EC2272">
            <w:pPr>
              <w:pStyle w:val="a8"/>
              <w:jc w:val="center"/>
              <w:rPr>
                <w:rFonts w:hint="eastAsia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9780" w:type="dxa"/>
            <w:shd w:val="clear" w:color="auto" w:fill="auto"/>
          </w:tcPr>
          <w:p w:rsidR="00EC2272" w:rsidRPr="006E086F" w:rsidRDefault="00EC2272" w:rsidP="00EC2272">
            <w:pPr>
              <w:pStyle w:val="a8"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:rsidR="00EC2272" w:rsidRPr="006E086F" w:rsidRDefault="00EC2272" w:rsidP="00EC2272">
            <w:pPr>
              <w:pStyle w:val="a8"/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вул.Астрономічна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вул.Балакіна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вул.Ватутіна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2–18Б к.1, 20–20А;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вул.Генерала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Духова,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вул.Гладкого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вул.Графа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фон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Гарнієра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вул.Желвакова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вул.Зигіна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3/7, 6–44А;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вул.Історична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вул.Йосипа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Гофмана,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вул.Коваля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вул.Лізи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Чайкіной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</w:p>
          <w:p w:rsidR="00EC2272" w:rsidRPr="006E086F" w:rsidRDefault="00EC2272" w:rsidP="00EC2272">
            <w:pPr>
              <w:pStyle w:val="a8"/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вул.Ломоносова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15, 17, 19, 20, 21, 22, 23, 24, 25, 27, 28, 29, 30, 31, 33, 34, 35, 36, 38, 39, 40, 41, 42, 43, 43А, 46, 48, 50, 54;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вул.Лугова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36, 40, 40А, 41, 42, 43, 44, 45, 47, 48, 49, 50, 51, 51А, 53, 54, 55, 57, 58, 59, 60, 61, 62, 64, 65, 67, 68, 69, 70, 71, 72, 73, 74, 75, 76, 78, 80, 82, 83, 83/34, 87, 89А, 91, 93, 95, 97, 99, 101, 103, 105, 107, 109, 111, 111А, 113, 113А, 115, 115А, 117, 119, 121, 121А, 123, 125, 127, 129, 131, 131А, 133, 135, 137, 137А, 139, 139А, 141, 143А, 143Б, 145А, 147, 151, 153; </w:t>
            </w:r>
          </w:p>
          <w:p w:rsidR="00EC2272" w:rsidRPr="006E086F" w:rsidRDefault="00EC2272" w:rsidP="00EC2272">
            <w:pPr>
              <w:pStyle w:val="a8"/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вул.Мясоєдова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вул.Нечуй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-Левицького: 3–24;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вул.Нижньофабриканська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вул.Овражна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вул.Олександра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Лютого: 8, 8А, 10, 12, 12А, 12Б, 14, 16, 16/2, 17, 19, 19А, 20, 21, 21А, 22, 22А, 24, 26, 27, 28, 29, 30, 31, 33, 34, 36, 37, 37А, 38, 39, 40, 41, 42, 43, 44;</w:t>
            </w:r>
          </w:p>
          <w:p w:rsidR="00EC2272" w:rsidRPr="006E086F" w:rsidRDefault="00EC2272" w:rsidP="00EC2272">
            <w:pPr>
              <w:pStyle w:val="a8"/>
              <w:jc w:val="both"/>
              <w:rPr>
                <w:rFonts w:ascii="Times New Roman" w:hAnsi="Times New Roman" w:cs="Times New Roman"/>
                <w:lang w:val="uk-UA"/>
              </w:rPr>
            </w:pPr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вул.Опитна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66–123;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вул.Осипенка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вул.Панфілова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вул.Підгірна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вул.Покровська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вул.Попова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вул.Пушкіна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66А, 68, 74, 88, 96, 98, 98Б, 98Б к.1, 100, 100 к.А-1, 100 к.Б-1, 100 к.В-1, 102, 104, 106, 107/18, 108, 108А, 109, 110, 111, 111А, 111Б, 112, 113, 114, 114А, 115А, 115Б, 115В, 116, 120, 123, 123А, 125, 125А, 127А, 133, 135, 137, 139, 141, 145, 151, 153, 155; </w:t>
            </w:r>
          </w:p>
          <w:p w:rsidR="00EC2272" w:rsidRPr="006E086F" w:rsidRDefault="00EC2272" w:rsidP="00EC2272">
            <w:pPr>
              <w:pStyle w:val="a8"/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вул.Рєпіна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вул.Сєрова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вул.Симона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Петлюри: 1–25/16; </w:t>
            </w:r>
          </w:p>
          <w:p w:rsidR="00EC2272" w:rsidRPr="006E086F" w:rsidRDefault="00EC2272" w:rsidP="00EC2272">
            <w:pPr>
              <w:pStyle w:val="a8"/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вул.Сковороди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1А, 1/3, 1/3 к.4, 1/3 к.4А, 3, 5, 5А, 5Б, 7, 7А, 9, 11, 11А, 11Б, 11В, 13, 13А, 13Б, 13В, 15, 17, 18, 19, 21, 21А, 21Б, 23, 27, 27А, 29, 31, 33, 35, 35В к.1, 37, 41, 41А, 43, 47, 47А, 49;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вул.Соборності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46, 46А, 46В, 49, 50, 50А, 51, 52А, 53/1, 54, 54А, 54Б, 55/1, 59, 59А, 60, 60А, 60Д, 61, 61А, 62, 63, 63 к.А-1, 63 к.Б-1, 64, 64А, 66А, 67, 69/2, 71, 72, 73, 73/1, 74, 75, 75/2, 76, 77, 77А, 78, 79; </w:t>
            </w:r>
          </w:p>
          <w:p w:rsidR="00EC2272" w:rsidRPr="006E086F" w:rsidRDefault="00EC2272" w:rsidP="00EC2272">
            <w:pPr>
              <w:pStyle w:val="a8"/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вул.Сонячна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вул.Степана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Халтуріна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11А, 19, 21;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вул.Театральна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вул.Уютна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вул.Федора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Моргуна: 2, 2А, 4, 4А, 5, 6, 6А, 6Б, 6В, 7, 9; </w:t>
            </w:r>
          </w:p>
          <w:p w:rsidR="00EC2272" w:rsidRPr="006E086F" w:rsidRDefault="00EC2272" w:rsidP="00EC2272">
            <w:pPr>
              <w:pStyle w:val="a8"/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вул.Шведська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2, 4, 6–6Б, 8–8А, 12–12А, 14, 16, 18, 20–20Б, 22; </w:t>
            </w:r>
          </w:p>
          <w:p w:rsidR="00EC2272" w:rsidRPr="006E086F" w:rsidRDefault="00EC2272" w:rsidP="00EC2272">
            <w:pPr>
              <w:pStyle w:val="a8"/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вул.Шевченка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122, 122А, 123Д, 124, 126, 126/2;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вул.Яценка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пл.Павленківська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18;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пров.Академіка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Євгена Федорова,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пров.Братів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Шеметів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2/22–14;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пров.Візничий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пров.Глиняний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пров.Гнєдича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пров.Дарвіна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пров.Дмитра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Квітки,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пров.Ізмаїльського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пров.Клубний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пров.Лермонтова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пров.Лізи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Чайкіной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пров.Міняйлівський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пров.Мусоргського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пров.Мясоєдова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пров.Ольги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Кобилянської,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пров.Піддубного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пров.Подорожний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пров.Риночний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пров.Сазанова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пров.Сінний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пров.Суконний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пров.Шкільний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пров.Щепкіна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пров.Яровий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>, пров.1-й Прорізний, пров.1-й Театральний, пров.1-й Тупик, пров.2-й Прорізний, пров.2-й Театральний, пров.2-й Тупик, пров.3-й Тупик, проїзд Хімічний,</w:t>
            </w:r>
          </w:p>
          <w:p w:rsidR="00EC2272" w:rsidRPr="006E086F" w:rsidRDefault="00EC2272" w:rsidP="00EC2272">
            <w:pPr>
              <w:pStyle w:val="a8"/>
              <w:jc w:val="both"/>
              <w:rPr>
                <w:rFonts w:ascii="Times New Roman" w:hAnsi="Times New Roman" w:cs="Times New Roman"/>
                <w:lang w:val="uk-UA"/>
              </w:rPr>
            </w:pPr>
            <w:r w:rsidRPr="006E086F">
              <w:rPr>
                <w:rFonts w:ascii="Times New Roman" w:hAnsi="Times New Roman" w:cs="Times New Roman"/>
                <w:lang w:val="uk-UA"/>
              </w:rPr>
              <w:t xml:space="preserve"> майдан Незалежності: 2, 4, 5, 6, 6А, 8, 10, 10 к.Б-1, 10 к.05\1, 10А, 12, 12А, 16, 16А, 18, 18А</w:t>
            </w:r>
          </w:p>
          <w:p w:rsidR="00A5182F" w:rsidRPr="006E086F" w:rsidRDefault="00A5182F" w:rsidP="00EC2272">
            <w:pPr>
              <w:pStyle w:val="a8"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:rsidR="00A5182F" w:rsidRPr="006E086F" w:rsidRDefault="00A5182F" w:rsidP="00EC2272">
            <w:pPr>
              <w:pStyle w:val="a8"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:rsidR="00A5182F" w:rsidRPr="006E086F" w:rsidRDefault="00A5182F" w:rsidP="00EC2272">
            <w:pPr>
              <w:pStyle w:val="a8"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:rsidR="00A5182F" w:rsidRPr="006E086F" w:rsidRDefault="00A5182F" w:rsidP="00EC2272">
            <w:pPr>
              <w:pStyle w:val="a8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61" w:type="dxa"/>
          </w:tcPr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</w:p>
          <w:p w:rsidR="00EC2272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Ворона В.О.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Животенко В.О.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Запара В.Є.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Іващенко Д.М.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Назаренко А.О.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Паліївець Р.І.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Сопко В.П.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Сорока В.Є.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Човновий В.С.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lang w:val="uk-UA"/>
              </w:rPr>
            </w:pPr>
          </w:p>
        </w:tc>
      </w:tr>
      <w:tr w:rsidR="00EC2272" w:rsidRPr="006E086F" w:rsidTr="00EC2272">
        <w:tc>
          <w:tcPr>
            <w:tcW w:w="993" w:type="dxa"/>
            <w:shd w:val="clear" w:color="auto" w:fill="auto"/>
          </w:tcPr>
          <w:p w:rsidR="00EC2272" w:rsidRPr="006E086F" w:rsidRDefault="00EC2272">
            <w:pPr>
              <w:pStyle w:val="a8"/>
              <w:jc w:val="center"/>
              <w:rPr>
                <w:rFonts w:hint="eastAsia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lastRenderedPageBreak/>
              <w:t>3</w:t>
            </w:r>
          </w:p>
        </w:tc>
        <w:tc>
          <w:tcPr>
            <w:tcW w:w="9780" w:type="dxa"/>
            <w:shd w:val="clear" w:color="auto" w:fill="auto"/>
          </w:tcPr>
          <w:p w:rsidR="00EC2272" w:rsidRPr="006E086F" w:rsidRDefault="00EC2272" w:rsidP="00EC2272">
            <w:pPr>
              <w:pStyle w:val="a8"/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вул.Баленка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вул.Виноградна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1–16Б, 20, 22, 24, 26, 40, 42, 44;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вул.Гетьмана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вул.Глущенка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вул.Гожулівська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3–17Б, 21–23, 25–31, 35–63/1;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вул.Ковпака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вул.Комарницького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вул.Комбайнерів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вул.Кучеренка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2/14, 4–8, 10, 12;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вул.Липова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вул.Лютневої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Революції,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вул.Маршала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Бірюзова: 1/2–84А;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вул.Овочева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вул.Огородня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вул.Олександра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Засядька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вул.Паркова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вул.Петра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Дорошенка: 3, 5, 7, 9–9Б, 11–15/3, 21–23А, 25–25А, 27, 29, 31, 45, 47–51;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вул.Петра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Юрченка,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вул.Пирогова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вул.Писарєва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вул.Повітрянофлотська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вул.Пушкіна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126/8, 130;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вул.Рожева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вул.Світла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вул.Степана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Халтуріна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1/3–7, 9Б, 11;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вул.Харчовиків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вул.Шевченка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127, 129, 137, 141, 145, 148, 148/2, 150, 152, 152А, 154, 154 к.А-1, 154В, 156А, 180, 180/1, 184, 186, 188А, 190А, 194/1, 196;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пров.Авіахімовський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пров.Будівельний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пров.Великий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пров.Гаршина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пров.Деревообробний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пров.Косий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пров.Крайній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пров.Любові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Шевцової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пров.Механізаторів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пров.Микитенка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пров.Обозний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пров.Павла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Бобровського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пров.Парашутний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пров.Промисловий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пров.Прядильний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пров.Рожевий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пров.Спортивний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пров.Степана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Халтуріна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пров.Стефаника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пров.Стрілковий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пров.Талалихіна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пров.Трикотажний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пров.Чернишевського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пров.Шевченка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>, пров.1-й Веселий, пров.2-й Веселий, Полтава-4</w:t>
            </w:r>
          </w:p>
        </w:tc>
        <w:tc>
          <w:tcPr>
            <w:tcW w:w="3261" w:type="dxa"/>
          </w:tcPr>
          <w:p w:rsidR="00EC2272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Денисовець О.В.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Діхтярьов Д.П.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Корольова-Буцко О.О.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Синягівський С.О.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Тригубенко С.В.</w:t>
            </w:r>
          </w:p>
        </w:tc>
      </w:tr>
      <w:tr w:rsidR="00EC2272" w:rsidRPr="006E086F" w:rsidTr="00EC2272">
        <w:tc>
          <w:tcPr>
            <w:tcW w:w="993" w:type="dxa"/>
            <w:shd w:val="clear" w:color="auto" w:fill="auto"/>
          </w:tcPr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</w:p>
          <w:p w:rsidR="00EC2272" w:rsidRPr="006E086F" w:rsidRDefault="00EC2272">
            <w:pPr>
              <w:pStyle w:val="a8"/>
              <w:jc w:val="center"/>
              <w:rPr>
                <w:rFonts w:hint="eastAsia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9780" w:type="dxa"/>
            <w:shd w:val="clear" w:color="auto" w:fill="auto"/>
          </w:tcPr>
          <w:p w:rsidR="00A5182F" w:rsidRPr="006E086F" w:rsidRDefault="00A5182F" w:rsidP="00EC2272">
            <w:pPr>
              <w:pStyle w:val="a8"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:rsidR="00EC2272" w:rsidRPr="006E086F" w:rsidRDefault="00EC2272" w:rsidP="00EC2272">
            <w:pPr>
              <w:pStyle w:val="a8"/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вул.Богуна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вул.Ватутіна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19, 21–42А;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вул.Великотирновська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25/2, 27/1, 29/1, 29/2;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вул.Весняна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вул.Військова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вул.Вознесенська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вул.Гайдаренка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вул.Горького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вул.Далека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вул.Дмитра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Коряка: 2А, 4А;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вул.Запорізька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вул.Зигіна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3, 4;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вул.Зоряна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вул.Івана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Сірка,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вул.Квітки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Цісик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вул.Космічна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вул.Костя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Гордієнка,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вул.Коцюбинського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вул.Крамського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вул.Кругла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вул.Курчатова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2/14, 4, 6, 8/9–10/20;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вул.Лазурна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вул.Львівська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вул.Менделєєва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вул.Мироненка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вул.Некрасова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вул.Нечуй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-Левицького: 32А–36;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вул.Новозапорізька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вул.Ново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-Степова,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вул.Олега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Кошового,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вул.Олеся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Гончара,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вул.Осіння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вул.Половки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3–71, 73–79/30;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вул.Польова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вул.Прозора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вул.Пушкарівська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вул.Пушкіна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46, 56, 56А, 56Б, 58, 60, 62, 64, 64А, 93, 93А, 95, 97, 101, 101А;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вул.Рябушинська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вул.Світанкова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вул.Сергія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Сапіго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вул.Симона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Петлюри: 26–64;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вул.Сінна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2А, 4, 4А, 4В, 4/2, 5, 8/1, 10, 12, 14, 16, 16Б, 16В, 18, 18Б, 18В, 20, 24, 24А, 26, 30/80, 32, 32А, 34, 40/2;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вул.Соборності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45;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вул.Степана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Халтуріна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8, 10, 12–15, 20–20А;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вул.Сурікова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вул.Тімірязєва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вул.Фруктова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вул.Челюскіна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вул.Черешнева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вул.Шевченка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67, 67А, 67Б, 71, 73, 73А, 75, 77, 78А, 79, 81, 82, 83, 85, 87, 89, 89А, 91, 91/35, 93, 95, 95А, 96, 97, 99, 100А, 101, 101А, 101Б, 102, 102/33, 103, 103А, 103Б, 104/30, 105, 105Б, 106, 107, 108, 109, 109 к.Б-1, 110, 111, 111А, 112, 112А, 113, 113 к.5, 113А, 113Б, 113В, 113Д, 113Е, 113Є, 114, 114 к.А-1, 114 к.Б-1, 115, 116, 116А, 116Б, 116В, 116Д, 118, 119, 125, 128, 144/146;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вул.Ювілейна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вул.Юрівська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вул.Юрія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Тимошенка,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вул.Яблунева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вул.Ягідна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пров.Абрикосовий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пров.Братів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Шеметів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19–21;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пров.Василя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Симоненка,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пров.Воронянський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пров.Вугловий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пров.Гайдаренка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пров.Герман-Шахли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пров.Заїзжий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пров.Запасний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пров.Крутий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пров.Перекопський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пров.Підйомний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пров.Поштовий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пров.Розсошинський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пров.Світанковий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пров.Сікорського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пров.Степовий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пров.Тімірязєва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пров.Український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пров.Урожайний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пров.Фруктовий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пров.Хорольський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3–8, 16;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пров.Яблуневий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пров.Ягідний</w:t>
            </w:r>
            <w:proofErr w:type="spellEnd"/>
          </w:p>
        </w:tc>
        <w:tc>
          <w:tcPr>
            <w:tcW w:w="3261" w:type="dxa"/>
          </w:tcPr>
          <w:p w:rsidR="00203F41" w:rsidRPr="006E086F" w:rsidRDefault="00203F41" w:rsidP="00203F41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Сердюк О.О.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Климович Я.В.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Піщанський А.А.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Раковецька А.Б.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Чічіль А.В.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Шуригіна Н.Ю.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</w:p>
        </w:tc>
      </w:tr>
      <w:tr w:rsidR="00EC2272" w:rsidRPr="006E086F" w:rsidTr="00EC2272">
        <w:tc>
          <w:tcPr>
            <w:tcW w:w="993" w:type="dxa"/>
            <w:shd w:val="clear" w:color="auto" w:fill="auto"/>
          </w:tcPr>
          <w:p w:rsidR="00EC2272" w:rsidRPr="006E086F" w:rsidRDefault="00EC2272">
            <w:pPr>
              <w:pStyle w:val="a8"/>
              <w:jc w:val="center"/>
              <w:rPr>
                <w:rFonts w:hint="eastAsia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lastRenderedPageBreak/>
              <w:t>5</w:t>
            </w:r>
          </w:p>
        </w:tc>
        <w:tc>
          <w:tcPr>
            <w:tcW w:w="9780" w:type="dxa"/>
            <w:shd w:val="clear" w:color="auto" w:fill="auto"/>
          </w:tcPr>
          <w:p w:rsidR="00EC2272" w:rsidRPr="006E086F" w:rsidRDefault="00EC2272">
            <w:pPr>
              <w:pStyle w:val="a8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бульв.Нестерова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вул.Агітаційна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вул.Адміністративна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вул.Академіка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Гришка,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вул.Артільна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вул.Балтійська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вул.Бесарабська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вул.Василя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Бучневича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вул.Великотирновська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31, 31/1, 33/2, 35/1, 35/2, 37/1, 39А, 39/91;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вул.Виноградна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17/2–19, 21, 23/9, 25–25/24, 27–39/17, 41/18, 43, 45–106/11;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вул.Вітрика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вул.Володимира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Степанюка,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вул.Генерала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Жадова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вул.Геологічна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вул.Героїв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-партизан,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вул.Гліба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Котельникова,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вул.Гожулівська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18–20А, 24, 33, 71–119;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вул.Гостинна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вул.Григорія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Китастого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вул.Заводська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вул.Зоологічна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вул.Івана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Даценка,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вул.Івана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Шемякіна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вул.Інженерна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вул.Катерини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Скаржинської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вул.Курчатова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3–3А, 5, 7 к.1–8, 11–22А;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вул.Кучеренка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1/16, 3, 9–9 к.4, 11, 15–49;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вул.Лавчанська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вул.Ланова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вул.Листопадна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вул.Лісогірська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вул.Лучниківська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вул.Марії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Башкирцевої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вул.Маршала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Бірюзова: 86–96;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вул.Милорадович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Єлизавети,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вул.Можайського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вул.Наукова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вул.Новоселецька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вул.Олімпійська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вул.Павла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Горобця,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вул.Перепелина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вул.Пестеля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вул.Петра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Жданюка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вул.Петрашева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вул.Повстанська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вул.Половки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72, 93–107;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вул.Реконструктивна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вул.Родини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Симиренків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вул.Санжарівська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вул.Славна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вул.Ставкова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вул.Степова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вул.Супрунівська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вул.Текстильна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вул.Тіньова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вул.Фізкультурна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вул.Черкаська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вул.Чорноглазівська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вул.Чумаківська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вул.Шишацька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пров.Азимутний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пров.Амбарний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пров.Ароматичний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пров.Археологічний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пров.Бавовняний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пров.Балтійський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пров.Березовий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пров.Бойовий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пров.Борців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пров.Братський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пров.Бригадний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пров.Вечірній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пров.Віри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Роїк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пров.Героїчний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пров.Гороховий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пров.Григорія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Майфета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пров.Дружний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пров.Єрмака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пров.Івана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Липи,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пров.Івана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Прийми,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пров.Індивідуальний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пров.Казковий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пров.Класичний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пров.Кореспондентський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пров.Космічний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пров.Лавандовий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пров.Латишева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пров.Ліричний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пров.Метеоритний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пров.Метростроївський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пров.Миколи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Лемика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пров.Науковий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пров.Пелюстковий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пров.Першопрохідців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пров.Поетичний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пров.Половчанський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пров.Польовий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пров.Правденка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пров.Пробивний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пров.Продмашівський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пров.Променистий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пров.Реконструктивний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пров.Рудинського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пров.Рушниковий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пров.Смирнова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пров.Сніжний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пров.Степний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пров.Тюленіна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пров.Фізкультурний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пров.Хіммашівський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пров.Хорольський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10–14А, 18;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пров.Ясний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>, пров.1-й Фізкультурний, пров.2-й Фізкультурний</w:t>
            </w:r>
          </w:p>
        </w:tc>
        <w:tc>
          <w:tcPr>
            <w:tcW w:w="3261" w:type="dxa"/>
          </w:tcPr>
          <w:p w:rsidR="00EC2272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Кривошта О.М.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Лагода Р.В.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Ляшко І.І.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Погорілець І.К.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Савенков С.А.</w:t>
            </w:r>
          </w:p>
          <w:p w:rsidR="00203F41" w:rsidRPr="006E086F" w:rsidRDefault="00203F41" w:rsidP="00203F41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Іванюк А.С.</w:t>
            </w:r>
          </w:p>
          <w:p w:rsidR="00A5182F" w:rsidRPr="006E086F" w:rsidRDefault="00A5182F">
            <w:pPr>
              <w:pStyle w:val="a8"/>
              <w:jc w:val="center"/>
              <w:rPr>
                <w:rFonts w:hint="eastAsia"/>
                <w:sz w:val="28"/>
                <w:szCs w:val="28"/>
                <w:lang w:val="uk-UA"/>
              </w:rPr>
            </w:pPr>
            <w:r w:rsidRPr="006E086F">
              <w:rPr>
                <w:sz w:val="28"/>
                <w:szCs w:val="28"/>
                <w:lang w:val="uk-UA"/>
              </w:rPr>
              <w:t>Хиль А.А.</w:t>
            </w:r>
          </w:p>
        </w:tc>
      </w:tr>
    </w:tbl>
    <w:p w:rsidR="00AA7910" w:rsidRDefault="00AA7910" w:rsidP="00203F41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03F41" w:rsidRDefault="00AA7910" w:rsidP="00203F41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Заступник голови районної ради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  <w:t>Ірина ПОГОРІЛЕЦЬ</w:t>
      </w:r>
    </w:p>
    <w:p w:rsidR="00AA7910" w:rsidRDefault="00AA7910" w:rsidP="00203F41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A7910" w:rsidRDefault="00AA7910" w:rsidP="00AA7910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sectPr w:rsidR="00AA7910" w:rsidSect="00EC2272">
      <w:pgSz w:w="15840" w:h="12240" w:orient="landscape"/>
      <w:pgMar w:top="567" w:right="1134" w:bottom="28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CC"/>
    <w:family w:val="roman"/>
    <w:pitch w:val="variable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4E7"/>
    <w:rsid w:val="00203F41"/>
    <w:rsid w:val="002D14E7"/>
    <w:rsid w:val="003A1A91"/>
    <w:rsid w:val="006E086F"/>
    <w:rsid w:val="007C5BF4"/>
    <w:rsid w:val="00965458"/>
    <w:rsid w:val="009E0AD3"/>
    <w:rsid w:val="00A1316E"/>
    <w:rsid w:val="00A5182F"/>
    <w:rsid w:val="00AA7910"/>
    <w:rsid w:val="00B53048"/>
    <w:rsid w:val="00B656C6"/>
    <w:rsid w:val="00C25EDA"/>
    <w:rsid w:val="00EB2982"/>
    <w:rsid w:val="00EC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41A47976"/>
  <w15:docId w15:val="{7858320A-62ED-4FD8-965E-8880A7598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ascii="Liberation Serif" w:hAnsi="Liberation Serif" w:cs="Mangal"/>
      <w:kern w:val="2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80"/>
      <w:u w:val="single"/>
    </w:rPr>
  </w:style>
  <w:style w:type="paragraph" w:customStyle="1" w:styleId="1">
    <w:name w:val="Заголовок1"/>
    <w:basedOn w:val="a"/>
    <w:next w:val="a4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7">
    <w:name w:val="Покажчик"/>
    <w:basedOn w:val="a"/>
    <w:pPr>
      <w:suppressLineNumbers/>
    </w:pPr>
  </w:style>
  <w:style w:type="paragraph" w:customStyle="1" w:styleId="a8">
    <w:name w:val="Вміст таблиці"/>
    <w:basedOn w:val="a"/>
    <w:pPr>
      <w:suppressLineNumbers/>
    </w:pPr>
  </w:style>
  <w:style w:type="paragraph" w:customStyle="1" w:styleId="a9">
    <w:name w:val="Заголовок таблиці"/>
    <w:basedOn w:val="a8"/>
    <w:pPr>
      <w:jc w:val="center"/>
    </w:pPr>
    <w:rPr>
      <w:b/>
      <w:bCs/>
    </w:rPr>
  </w:style>
  <w:style w:type="table" w:styleId="aa">
    <w:name w:val="Table Grid"/>
    <w:basedOn w:val="a1"/>
    <w:uiPriority w:val="59"/>
    <w:rsid w:val="00EC227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C25EDA"/>
    <w:rPr>
      <w:rFonts w:ascii="Tahoma" w:hAnsi="Tahoma"/>
      <w:sz w:val="16"/>
      <w:szCs w:val="14"/>
    </w:rPr>
  </w:style>
  <w:style w:type="character" w:customStyle="1" w:styleId="ac">
    <w:name w:val="Текст выноски Знак"/>
    <w:basedOn w:val="a0"/>
    <w:link w:val="ab"/>
    <w:uiPriority w:val="99"/>
    <w:semiHidden/>
    <w:rsid w:val="00C25EDA"/>
    <w:rPr>
      <w:rFonts w:ascii="Tahoma" w:eastAsia="SimSun" w:hAnsi="Tahoma" w:cs="Mangal"/>
      <w:kern w:val="2"/>
      <w:sz w:val="16"/>
      <w:szCs w:val="1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&#1050;&#1080;&#1111;&#1074;&#1089;&#1100;&#1082;&#1080;&#1081;%20&#1088;&#1072;&#1081;&#1086;&#1085;%20&#1086;&#1082;&#1088;&#1091;&#1075;&#1072;%20&#1074;%20&#1088;&#1072;&#1081;&#1086;&#1085;&#1085;&#1091;%20&#1088;&#1072;&#1076;&#1091;%20(1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Київський район округа в районну раду (1)</Template>
  <TotalTime>0</TotalTime>
  <Pages>4</Pages>
  <Words>1717</Words>
  <Characters>9789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2</cp:revision>
  <cp:lastPrinted>2021-04-12T11:39:00Z</cp:lastPrinted>
  <dcterms:created xsi:type="dcterms:W3CDTF">2021-04-12T11:42:00Z</dcterms:created>
  <dcterms:modified xsi:type="dcterms:W3CDTF">2021-04-12T11:42:00Z</dcterms:modified>
</cp:coreProperties>
</file>